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2F86C" w14:textId="2071579A" w:rsidR="00EF7859" w:rsidRPr="00960CA2" w:rsidRDefault="00960CA2" w:rsidP="00EF7859">
      <w:pPr>
        <w:rPr>
          <w:rFonts w:ascii="Arial" w:hAnsi="Arial" w:cs="Arial"/>
        </w:rPr>
      </w:pPr>
      <w:r>
        <w:rPr>
          <w:rFonts w:ascii="Arial" w:hAnsi="Arial" w:cs="Arial"/>
        </w:rPr>
        <w:t>Name ________</w:t>
      </w:r>
      <w:r w:rsidR="00EF7859" w:rsidRPr="00960CA2">
        <w:rPr>
          <w:rFonts w:ascii="Arial" w:hAnsi="Arial" w:cs="Arial"/>
        </w:rPr>
        <w:t>________________ Teacher _________________ Date __________</w:t>
      </w:r>
    </w:p>
    <w:p w14:paraId="5EE12318" w14:textId="18D5092D" w:rsidR="00EF7859" w:rsidRPr="00960CA2" w:rsidRDefault="006A06F7" w:rsidP="00EF7859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EF7859" w:rsidRPr="00960CA2">
        <w:rPr>
          <w:rFonts w:ascii="Arial" w:hAnsi="Arial" w:cs="Arial"/>
        </w:rPr>
        <w:t xml:space="preserve"> </w:t>
      </w:r>
      <w:r w:rsidR="0070384E" w:rsidRPr="00960CA2">
        <w:rPr>
          <w:rFonts w:ascii="Arial" w:hAnsi="Arial" w:cs="Arial"/>
        </w:rPr>
        <w:t>Graphing</w:t>
      </w:r>
      <w:bookmarkStart w:id="0" w:name="_GoBack"/>
      <w:bookmarkEnd w:id="0"/>
      <w:r w:rsidR="0070384E" w:rsidRPr="00960CA2">
        <w:rPr>
          <w:rFonts w:ascii="Arial" w:hAnsi="Arial" w:cs="Arial"/>
        </w:rPr>
        <w:t xml:space="preserve"> </w:t>
      </w:r>
      <w:r w:rsidR="00912EA3" w:rsidRPr="00960CA2">
        <w:rPr>
          <w:rFonts w:ascii="Arial" w:hAnsi="Arial" w:cs="Arial"/>
        </w:rPr>
        <w:t xml:space="preserve">Arctic Sea Ice </w:t>
      </w:r>
      <w:r w:rsidR="00EF7859" w:rsidRPr="00960CA2">
        <w:rPr>
          <w:rFonts w:ascii="Arial" w:hAnsi="Arial" w:cs="Arial"/>
        </w:rPr>
        <w:t>Worksheet</w:t>
      </w:r>
    </w:p>
    <w:p w14:paraId="7E0C4414" w14:textId="77777777" w:rsidR="00EF7859" w:rsidRPr="00960CA2" w:rsidRDefault="00EF7859" w:rsidP="00EF7859">
      <w:pPr>
        <w:pStyle w:val="ListParagraph"/>
        <w:spacing w:line="360" w:lineRule="auto"/>
        <w:ind w:left="0"/>
        <w:rPr>
          <w:rFonts w:ascii="Arial" w:hAnsi="Arial" w:cs="Arial"/>
        </w:rPr>
      </w:pPr>
    </w:p>
    <w:p w14:paraId="407A4D50" w14:textId="72520F90" w:rsidR="00843869" w:rsidRDefault="00843869" w:rsidP="00EF7859">
      <w:pPr>
        <w:pStyle w:val="ListParagraph"/>
        <w:spacing w:line="360" w:lineRule="auto"/>
        <w:ind w:left="0"/>
        <w:rPr>
          <w:rFonts w:ascii="Arial" w:hAnsi="Arial" w:cs="Arial"/>
        </w:rPr>
      </w:pPr>
      <w:r w:rsidRPr="00960CA2">
        <w:rPr>
          <w:rFonts w:ascii="Arial" w:hAnsi="Arial" w:cs="Arial"/>
        </w:rPr>
        <w:t>1. Record the data about arctic sea ice on the table below.</w:t>
      </w:r>
      <w:r w:rsidR="000205BA" w:rsidRPr="00960CA2">
        <w:rPr>
          <w:rFonts w:ascii="Arial" w:hAnsi="Arial" w:cs="Arial"/>
        </w:rPr>
        <w:t xml:space="preserve"> You can find the information at </w:t>
      </w:r>
      <w:hyperlink r:id="rId8" w:history="1">
        <w:r w:rsidR="000856FE" w:rsidRPr="00DA3C22">
          <w:rPr>
            <w:rStyle w:val="Hyperlink"/>
            <w:rFonts w:ascii="Arial" w:hAnsi="Arial" w:cs="Arial"/>
          </w:rPr>
          <w:t>http://nsidc.org/data/seaice_index/archives/image_select</w:t>
        </w:r>
      </w:hyperlink>
      <w:r w:rsidR="000856FE">
        <w:rPr>
          <w:rFonts w:ascii="Arial" w:hAnsi="Arial" w:cs="Arial"/>
        </w:rPr>
        <w:t xml:space="preserve"> </w:t>
      </w:r>
      <w:r w:rsidR="000205BA" w:rsidRPr="00960CA2">
        <w:rPr>
          <w:rFonts w:ascii="Arial" w:hAnsi="Arial" w:cs="Arial"/>
        </w:rPr>
        <w:t xml:space="preserve">or in the class </w:t>
      </w:r>
      <w:r w:rsidR="003722E2" w:rsidRPr="00960CA2">
        <w:rPr>
          <w:rFonts w:ascii="Arial" w:hAnsi="Arial" w:cs="Arial"/>
        </w:rPr>
        <w:t>PPT</w:t>
      </w:r>
      <w:r w:rsidR="000205BA" w:rsidRPr="00960CA2">
        <w:rPr>
          <w:rFonts w:ascii="Arial" w:hAnsi="Arial" w:cs="Arial"/>
        </w:rPr>
        <w:t>.</w:t>
      </w:r>
      <w:r w:rsidRPr="00960CA2">
        <w:rPr>
          <w:rFonts w:ascii="Arial" w:hAnsi="Arial" w:cs="Arial"/>
        </w:rPr>
        <w:t xml:space="preserve"> </w:t>
      </w:r>
    </w:p>
    <w:p w14:paraId="6B7CE8EC" w14:textId="77777777" w:rsidR="00AE524C" w:rsidRPr="00960CA2" w:rsidRDefault="00AE524C" w:rsidP="00EF7859">
      <w:pPr>
        <w:pStyle w:val="ListParagraph"/>
        <w:spacing w:line="360" w:lineRule="auto"/>
        <w:ind w:left="0"/>
        <w:rPr>
          <w:rFonts w:ascii="Arial" w:hAnsi="Arial" w:cs="Arial"/>
        </w:rPr>
        <w:sectPr w:rsidR="00AE524C" w:rsidRPr="00960CA2" w:rsidSect="00A23A9D">
          <w:footerReference w:type="default" r:id="rId9"/>
          <w:footerReference w:type="first" r:id="rId10"/>
          <w:pgSz w:w="12240" w:h="15840"/>
          <w:pgMar w:top="1080" w:right="1440" w:bottom="1166" w:left="1440" w:header="720" w:footer="720" w:gutter="0"/>
          <w:cols w:space="720"/>
          <w:titlePg/>
          <w:docGrid w:linePitch="326"/>
        </w:sectPr>
      </w:pPr>
    </w:p>
    <w:p w14:paraId="2D4578F3" w14:textId="77777777" w:rsidR="00843869" w:rsidRPr="00960CA2" w:rsidRDefault="00843869" w:rsidP="00EF7859">
      <w:pPr>
        <w:pStyle w:val="ListParagraph"/>
        <w:spacing w:line="360" w:lineRule="auto"/>
        <w:ind w:left="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0"/>
        <w:gridCol w:w="2512"/>
      </w:tblGrid>
      <w:tr w:rsidR="00843869" w:rsidRPr="00960CA2" w14:paraId="4DB627FB" w14:textId="77777777" w:rsidTr="00843869">
        <w:tc>
          <w:tcPr>
            <w:tcW w:w="1466" w:type="dxa"/>
          </w:tcPr>
          <w:p w14:paraId="34152953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Year (in September)</w:t>
            </w:r>
          </w:p>
        </w:tc>
        <w:tc>
          <w:tcPr>
            <w:tcW w:w="2512" w:type="dxa"/>
          </w:tcPr>
          <w:p w14:paraId="2ADF25B4" w14:textId="6A0BFC9C" w:rsidR="00843869" w:rsidRPr="00960CA2" w:rsidRDefault="003417E7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Extent</w:t>
            </w:r>
            <w:r w:rsidR="00843869" w:rsidRPr="00960CA2">
              <w:rPr>
                <w:rFonts w:ascii="Arial" w:hAnsi="Arial" w:cs="Arial"/>
              </w:rPr>
              <w:t xml:space="preserve"> of Arctic Sea Ice (million </w:t>
            </w:r>
            <w:proofErr w:type="spellStart"/>
            <w:r w:rsidR="00843869" w:rsidRPr="00960CA2">
              <w:rPr>
                <w:rFonts w:ascii="Arial" w:hAnsi="Arial" w:cs="Arial"/>
              </w:rPr>
              <w:t>sq</w:t>
            </w:r>
            <w:proofErr w:type="spellEnd"/>
            <w:r w:rsidR="00843869" w:rsidRPr="00960CA2">
              <w:rPr>
                <w:rFonts w:ascii="Arial" w:hAnsi="Arial" w:cs="Arial"/>
              </w:rPr>
              <w:t xml:space="preserve"> km)</w:t>
            </w:r>
          </w:p>
        </w:tc>
      </w:tr>
      <w:tr w:rsidR="00843869" w:rsidRPr="00960CA2" w14:paraId="65498C4F" w14:textId="77777777" w:rsidTr="00843869">
        <w:tc>
          <w:tcPr>
            <w:tcW w:w="1466" w:type="dxa"/>
          </w:tcPr>
          <w:p w14:paraId="6028ADDC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1979</w:t>
            </w:r>
          </w:p>
        </w:tc>
        <w:tc>
          <w:tcPr>
            <w:tcW w:w="2512" w:type="dxa"/>
          </w:tcPr>
          <w:p w14:paraId="13A2BD6C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0F27A7C8" w14:textId="77777777" w:rsidTr="00843869">
        <w:tc>
          <w:tcPr>
            <w:tcW w:w="1466" w:type="dxa"/>
          </w:tcPr>
          <w:p w14:paraId="519895C1" w14:textId="0C86D81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1980</w:t>
            </w:r>
          </w:p>
        </w:tc>
        <w:tc>
          <w:tcPr>
            <w:tcW w:w="2512" w:type="dxa"/>
          </w:tcPr>
          <w:p w14:paraId="65B5EBE5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47B98E68" w14:textId="77777777" w:rsidTr="00843869">
        <w:tc>
          <w:tcPr>
            <w:tcW w:w="1466" w:type="dxa"/>
          </w:tcPr>
          <w:p w14:paraId="7F5C533B" w14:textId="1B164F83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1981</w:t>
            </w:r>
          </w:p>
        </w:tc>
        <w:tc>
          <w:tcPr>
            <w:tcW w:w="2512" w:type="dxa"/>
          </w:tcPr>
          <w:p w14:paraId="13F20BC0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42C4A0C1" w14:textId="77777777" w:rsidTr="00843869">
        <w:tc>
          <w:tcPr>
            <w:tcW w:w="1466" w:type="dxa"/>
          </w:tcPr>
          <w:p w14:paraId="3498F476" w14:textId="46672BC0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1982</w:t>
            </w:r>
          </w:p>
        </w:tc>
        <w:tc>
          <w:tcPr>
            <w:tcW w:w="2512" w:type="dxa"/>
          </w:tcPr>
          <w:p w14:paraId="6AE7340C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5CBF13A1" w14:textId="77777777" w:rsidTr="00843869">
        <w:tc>
          <w:tcPr>
            <w:tcW w:w="1466" w:type="dxa"/>
          </w:tcPr>
          <w:p w14:paraId="0C57D147" w14:textId="7F063C30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1983</w:t>
            </w:r>
          </w:p>
        </w:tc>
        <w:tc>
          <w:tcPr>
            <w:tcW w:w="2512" w:type="dxa"/>
          </w:tcPr>
          <w:p w14:paraId="20043702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0932E5B9" w14:textId="77777777" w:rsidTr="00843869">
        <w:tc>
          <w:tcPr>
            <w:tcW w:w="1466" w:type="dxa"/>
          </w:tcPr>
          <w:p w14:paraId="2960E167" w14:textId="2D3FFCAB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1984</w:t>
            </w:r>
          </w:p>
        </w:tc>
        <w:tc>
          <w:tcPr>
            <w:tcW w:w="2512" w:type="dxa"/>
          </w:tcPr>
          <w:p w14:paraId="04B40510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150482AE" w14:textId="77777777" w:rsidTr="00843869">
        <w:tc>
          <w:tcPr>
            <w:tcW w:w="1466" w:type="dxa"/>
          </w:tcPr>
          <w:p w14:paraId="00A39273" w14:textId="0ACCF016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1985</w:t>
            </w:r>
          </w:p>
        </w:tc>
        <w:tc>
          <w:tcPr>
            <w:tcW w:w="2512" w:type="dxa"/>
          </w:tcPr>
          <w:p w14:paraId="1E35E7A6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6BE0BE4D" w14:textId="77777777" w:rsidTr="00843869">
        <w:tc>
          <w:tcPr>
            <w:tcW w:w="1466" w:type="dxa"/>
          </w:tcPr>
          <w:p w14:paraId="6916151A" w14:textId="732325CD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1986</w:t>
            </w:r>
          </w:p>
        </w:tc>
        <w:tc>
          <w:tcPr>
            <w:tcW w:w="2512" w:type="dxa"/>
          </w:tcPr>
          <w:p w14:paraId="0F347E5F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495F17EB" w14:textId="77777777" w:rsidTr="00843869">
        <w:tc>
          <w:tcPr>
            <w:tcW w:w="1466" w:type="dxa"/>
          </w:tcPr>
          <w:p w14:paraId="27F18E3B" w14:textId="266E10F3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1987</w:t>
            </w:r>
          </w:p>
        </w:tc>
        <w:tc>
          <w:tcPr>
            <w:tcW w:w="2512" w:type="dxa"/>
          </w:tcPr>
          <w:p w14:paraId="78EA2374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55B38677" w14:textId="77777777" w:rsidTr="00843869">
        <w:tc>
          <w:tcPr>
            <w:tcW w:w="1466" w:type="dxa"/>
          </w:tcPr>
          <w:p w14:paraId="60257919" w14:textId="678D0E45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1988</w:t>
            </w:r>
          </w:p>
        </w:tc>
        <w:tc>
          <w:tcPr>
            <w:tcW w:w="2512" w:type="dxa"/>
          </w:tcPr>
          <w:p w14:paraId="18A38F0C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42E1BEE8" w14:textId="77777777" w:rsidTr="00843869">
        <w:tc>
          <w:tcPr>
            <w:tcW w:w="1466" w:type="dxa"/>
          </w:tcPr>
          <w:p w14:paraId="633A6B87" w14:textId="29695EA9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1989</w:t>
            </w:r>
          </w:p>
        </w:tc>
        <w:tc>
          <w:tcPr>
            <w:tcW w:w="2512" w:type="dxa"/>
          </w:tcPr>
          <w:p w14:paraId="533C1440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0011C79E" w14:textId="77777777" w:rsidTr="00843869">
        <w:tc>
          <w:tcPr>
            <w:tcW w:w="1466" w:type="dxa"/>
          </w:tcPr>
          <w:p w14:paraId="69659415" w14:textId="4A613AF5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1990</w:t>
            </w:r>
          </w:p>
        </w:tc>
        <w:tc>
          <w:tcPr>
            <w:tcW w:w="2512" w:type="dxa"/>
          </w:tcPr>
          <w:p w14:paraId="78EEE69B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69D83340" w14:textId="77777777" w:rsidTr="00843869">
        <w:tc>
          <w:tcPr>
            <w:tcW w:w="1466" w:type="dxa"/>
          </w:tcPr>
          <w:p w14:paraId="45239CE3" w14:textId="0F1FA060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1991</w:t>
            </w:r>
          </w:p>
        </w:tc>
        <w:tc>
          <w:tcPr>
            <w:tcW w:w="2512" w:type="dxa"/>
          </w:tcPr>
          <w:p w14:paraId="02469BEB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0FA9CB4C" w14:textId="77777777" w:rsidTr="00843869">
        <w:tc>
          <w:tcPr>
            <w:tcW w:w="1466" w:type="dxa"/>
          </w:tcPr>
          <w:p w14:paraId="263316E4" w14:textId="4B582E68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1992</w:t>
            </w:r>
          </w:p>
        </w:tc>
        <w:tc>
          <w:tcPr>
            <w:tcW w:w="2512" w:type="dxa"/>
          </w:tcPr>
          <w:p w14:paraId="1101DDE1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4E6E3733" w14:textId="77777777" w:rsidTr="00843869">
        <w:tc>
          <w:tcPr>
            <w:tcW w:w="1466" w:type="dxa"/>
          </w:tcPr>
          <w:p w14:paraId="7FE8CBD1" w14:textId="10F93A14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1993</w:t>
            </w:r>
          </w:p>
        </w:tc>
        <w:tc>
          <w:tcPr>
            <w:tcW w:w="2512" w:type="dxa"/>
          </w:tcPr>
          <w:p w14:paraId="20E00D62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22A8D178" w14:textId="77777777" w:rsidTr="00843869">
        <w:tc>
          <w:tcPr>
            <w:tcW w:w="1466" w:type="dxa"/>
          </w:tcPr>
          <w:p w14:paraId="75488E1E" w14:textId="4435D321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1994</w:t>
            </w:r>
          </w:p>
        </w:tc>
        <w:tc>
          <w:tcPr>
            <w:tcW w:w="2512" w:type="dxa"/>
          </w:tcPr>
          <w:p w14:paraId="7B8118FE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4EB27834" w14:textId="77777777" w:rsidTr="00843869">
        <w:tc>
          <w:tcPr>
            <w:tcW w:w="1466" w:type="dxa"/>
          </w:tcPr>
          <w:p w14:paraId="4178B28C" w14:textId="5FF165DD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1995</w:t>
            </w:r>
          </w:p>
        </w:tc>
        <w:tc>
          <w:tcPr>
            <w:tcW w:w="2512" w:type="dxa"/>
          </w:tcPr>
          <w:p w14:paraId="4E66896A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0AB4119B" w14:textId="77777777" w:rsidTr="00843869">
        <w:tc>
          <w:tcPr>
            <w:tcW w:w="1466" w:type="dxa"/>
          </w:tcPr>
          <w:p w14:paraId="2FBA54C8" w14:textId="4ADDB70F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1996</w:t>
            </w:r>
          </w:p>
        </w:tc>
        <w:tc>
          <w:tcPr>
            <w:tcW w:w="2512" w:type="dxa"/>
          </w:tcPr>
          <w:p w14:paraId="1A535A18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5F92C6FF" w14:textId="77777777" w:rsidTr="00843869">
        <w:tc>
          <w:tcPr>
            <w:tcW w:w="1466" w:type="dxa"/>
          </w:tcPr>
          <w:p w14:paraId="63BF2FDE" w14:textId="1CE913D5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1997</w:t>
            </w:r>
          </w:p>
        </w:tc>
        <w:tc>
          <w:tcPr>
            <w:tcW w:w="2512" w:type="dxa"/>
          </w:tcPr>
          <w:p w14:paraId="389C4F16" w14:textId="57A1D06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40D2EE2E" w14:textId="77777777" w:rsidTr="00843869">
        <w:tc>
          <w:tcPr>
            <w:tcW w:w="1466" w:type="dxa"/>
          </w:tcPr>
          <w:p w14:paraId="563EEA76" w14:textId="1FAF3E09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1998</w:t>
            </w:r>
          </w:p>
        </w:tc>
        <w:tc>
          <w:tcPr>
            <w:tcW w:w="2512" w:type="dxa"/>
          </w:tcPr>
          <w:p w14:paraId="46B5A049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7973AC58" w14:textId="77777777" w:rsidTr="00843869">
        <w:tc>
          <w:tcPr>
            <w:tcW w:w="1466" w:type="dxa"/>
          </w:tcPr>
          <w:p w14:paraId="4FBBE3C6" w14:textId="65A7AB45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1999</w:t>
            </w:r>
          </w:p>
        </w:tc>
        <w:tc>
          <w:tcPr>
            <w:tcW w:w="2512" w:type="dxa"/>
          </w:tcPr>
          <w:p w14:paraId="761E0A07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4C513203" w14:textId="77777777" w:rsidTr="00843869">
        <w:tc>
          <w:tcPr>
            <w:tcW w:w="1466" w:type="dxa"/>
          </w:tcPr>
          <w:p w14:paraId="0FECA012" w14:textId="61F87A00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2000</w:t>
            </w:r>
          </w:p>
        </w:tc>
        <w:tc>
          <w:tcPr>
            <w:tcW w:w="2512" w:type="dxa"/>
          </w:tcPr>
          <w:p w14:paraId="03C58A24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63DD8E81" w14:textId="77777777" w:rsidTr="00843869">
        <w:tc>
          <w:tcPr>
            <w:tcW w:w="1466" w:type="dxa"/>
          </w:tcPr>
          <w:p w14:paraId="12545691" w14:textId="45B0CBD2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2001</w:t>
            </w:r>
          </w:p>
        </w:tc>
        <w:tc>
          <w:tcPr>
            <w:tcW w:w="2512" w:type="dxa"/>
          </w:tcPr>
          <w:p w14:paraId="4889A722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76C113C1" w14:textId="77777777" w:rsidTr="00843869">
        <w:tc>
          <w:tcPr>
            <w:tcW w:w="1466" w:type="dxa"/>
          </w:tcPr>
          <w:p w14:paraId="15FB7662" w14:textId="681FCC92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2002</w:t>
            </w:r>
          </w:p>
        </w:tc>
        <w:tc>
          <w:tcPr>
            <w:tcW w:w="2512" w:type="dxa"/>
          </w:tcPr>
          <w:p w14:paraId="6AF93DB4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66BD64EE" w14:textId="77777777" w:rsidTr="00843869">
        <w:tc>
          <w:tcPr>
            <w:tcW w:w="1466" w:type="dxa"/>
          </w:tcPr>
          <w:p w14:paraId="7918DBD2" w14:textId="0AD5EFE8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2003</w:t>
            </w:r>
          </w:p>
        </w:tc>
        <w:tc>
          <w:tcPr>
            <w:tcW w:w="2512" w:type="dxa"/>
          </w:tcPr>
          <w:p w14:paraId="49B603D2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175813D2" w14:textId="77777777" w:rsidTr="00843869">
        <w:tc>
          <w:tcPr>
            <w:tcW w:w="1466" w:type="dxa"/>
          </w:tcPr>
          <w:p w14:paraId="0FB44CFB" w14:textId="6A17CC6B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2004</w:t>
            </w:r>
          </w:p>
        </w:tc>
        <w:tc>
          <w:tcPr>
            <w:tcW w:w="2512" w:type="dxa"/>
          </w:tcPr>
          <w:p w14:paraId="12F9E1CC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6D385B5E" w14:textId="77777777" w:rsidTr="00843869">
        <w:tc>
          <w:tcPr>
            <w:tcW w:w="1466" w:type="dxa"/>
          </w:tcPr>
          <w:p w14:paraId="6E52C727" w14:textId="2616255A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2005</w:t>
            </w:r>
          </w:p>
        </w:tc>
        <w:tc>
          <w:tcPr>
            <w:tcW w:w="2512" w:type="dxa"/>
          </w:tcPr>
          <w:p w14:paraId="78AF03F9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271778B2" w14:textId="77777777" w:rsidTr="00843869">
        <w:tc>
          <w:tcPr>
            <w:tcW w:w="1466" w:type="dxa"/>
          </w:tcPr>
          <w:p w14:paraId="513EB03F" w14:textId="4A7E1104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2006</w:t>
            </w:r>
          </w:p>
        </w:tc>
        <w:tc>
          <w:tcPr>
            <w:tcW w:w="2512" w:type="dxa"/>
          </w:tcPr>
          <w:p w14:paraId="6CFC5360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074BE346" w14:textId="77777777" w:rsidTr="00843869">
        <w:tc>
          <w:tcPr>
            <w:tcW w:w="1466" w:type="dxa"/>
          </w:tcPr>
          <w:p w14:paraId="3123379F" w14:textId="055AB70B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2007</w:t>
            </w:r>
          </w:p>
        </w:tc>
        <w:tc>
          <w:tcPr>
            <w:tcW w:w="2512" w:type="dxa"/>
          </w:tcPr>
          <w:p w14:paraId="2F19AE99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0DF891E4" w14:textId="77777777" w:rsidTr="00843869">
        <w:tc>
          <w:tcPr>
            <w:tcW w:w="1466" w:type="dxa"/>
          </w:tcPr>
          <w:p w14:paraId="228F0C18" w14:textId="14018D1B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2008</w:t>
            </w:r>
          </w:p>
        </w:tc>
        <w:tc>
          <w:tcPr>
            <w:tcW w:w="2512" w:type="dxa"/>
          </w:tcPr>
          <w:p w14:paraId="64CFABA4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4BB179F8" w14:textId="77777777" w:rsidTr="00843869">
        <w:tc>
          <w:tcPr>
            <w:tcW w:w="1466" w:type="dxa"/>
          </w:tcPr>
          <w:p w14:paraId="377B68FE" w14:textId="72A10691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2009</w:t>
            </w:r>
          </w:p>
        </w:tc>
        <w:tc>
          <w:tcPr>
            <w:tcW w:w="2512" w:type="dxa"/>
          </w:tcPr>
          <w:p w14:paraId="14779C3D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0D5D3EFC" w14:textId="77777777" w:rsidTr="00843869">
        <w:tc>
          <w:tcPr>
            <w:tcW w:w="1466" w:type="dxa"/>
          </w:tcPr>
          <w:p w14:paraId="0F0AD52D" w14:textId="4D45F77A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2010</w:t>
            </w:r>
          </w:p>
        </w:tc>
        <w:tc>
          <w:tcPr>
            <w:tcW w:w="2512" w:type="dxa"/>
          </w:tcPr>
          <w:p w14:paraId="2DA0D021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5F7C447B" w14:textId="77777777" w:rsidTr="00843869">
        <w:tc>
          <w:tcPr>
            <w:tcW w:w="1466" w:type="dxa"/>
          </w:tcPr>
          <w:p w14:paraId="661AADB6" w14:textId="3D5C126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2011</w:t>
            </w:r>
          </w:p>
        </w:tc>
        <w:tc>
          <w:tcPr>
            <w:tcW w:w="2512" w:type="dxa"/>
          </w:tcPr>
          <w:p w14:paraId="2887094B" w14:textId="1C4A7C06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4444BE6F" w14:textId="77777777" w:rsidTr="00843869">
        <w:tc>
          <w:tcPr>
            <w:tcW w:w="1466" w:type="dxa"/>
          </w:tcPr>
          <w:p w14:paraId="2E3D09D8" w14:textId="7084A188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2012</w:t>
            </w:r>
          </w:p>
        </w:tc>
        <w:tc>
          <w:tcPr>
            <w:tcW w:w="2512" w:type="dxa"/>
          </w:tcPr>
          <w:p w14:paraId="76AF75BD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2754A1E3" w14:textId="77777777" w:rsidTr="00843869">
        <w:tc>
          <w:tcPr>
            <w:tcW w:w="1466" w:type="dxa"/>
          </w:tcPr>
          <w:p w14:paraId="5E455C99" w14:textId="74D34486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2013</w:t>
            </w:r>
          </w:p>
        </w:tc>
        <w:tc>
          <w:tcPr>
            <w:tcW w:w="2512" w:type="dxa"/>
          </w:tcPr>
          <w:p w14:paraId="25FE4974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2641F111" w14:textId="77777777" w:rsidTr="00843869">
        <w:tc>
          <w:tcPr>
            <w:tcW w:w="1466" w:type="dxa"/>
          </w:tcPr>
          <w:p w14:paraId="3C537639" w14:textId="4AC9D2A5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2014</w:t>
            </w:r>
          </w:p>
        </w:tc>
        <w:tc>
          <w:tcPr>
            <w:tcW w:w="2512" w:type="dxa"/>
          </w:tcPr>
          <w:p w14:paraId="68EB4EFB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43869" w:rsidRPr="00960CA2" w14:paraId="6CEFF833" w14:textId="77777777" w:rsidTr="00843869">
        <w:tc>
          <w:tcPr>
            <w:tcW w:w="1466" w:type="dxa"/>
          </w:tcPr>
          <w:p w14:paraId="7D7EC314" w14:textId="4D11A0C9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960CA2">
              <w:rPr>
                <w:rFonts w:ascii="Arial" w:hAnsi="Arial" w:cs="Arial"/>
              </w:rPr>
              <w:t>2015</w:t>
            </w:r>
          </w:p>
        </w:tc>
        <w:tc>
          <w:tcPr>
            <w:tcW w:w="2512" w:type="dxa"/>
          </w:tcPr>
          <w:p w14:paraId="030EE190" w14:textId="77777777" w:rsidR="00843869" w:rsidRPr="00960CA2" w:rsidRDefault="00843869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D16044" w:rsidRPr="00960CA2" w14:paraId="1FB7763E" w14:textId="77777777" w:rsidTr="00843869">
        <w:tc>
          <w:tcPr>
            <w:tcW w:w="1466" w:type="dxa"/>
          </w:tcPr>
          <w:p w14:paraId="47369260" w14:textId="5D23C36A" w:rsidR="00D16044" w:rsidRPr="00960CA2" w:rsidRDefault="00D16044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2512" w:type="dxa"/>
          </w:tcPr>
          <w:p w14:paraId="139A40DF" w14:textId="77777777" w:rsidR="00D16044" w:rsidRPr="00960CA2" w:rsidRDefault="00D16044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D16044" w:rsidRPr="00960CA2" w14:paraId="129EE8E6" w14:textId="77777777" w:rsidTr="00843869">
        <w:tc>
          <w:tcPr>
            <w:tcW w:w="1466" w:type="dxa"/>
          </w:tcPr>
          <w:p w14:paraId="36180AE1" w14:textId="63DE4DAB" w:rsidR="00D16044" w:rsidRDefault="00D16044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  <w:tc>
          <w:tcPr>
            <w:tcW w:w="2512" w:type="dxa"/>
          </w:tcPr>
          <w:p w14:paraId="53663227" w14:textId="77777777" w:rsidR="00D16044" w:rsidRPr="00960CA2" w:rsidRDefault="00D16044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D16044" w:rsidRPr="00960CA2" w14:paraId="12A91395" w14:textId="77777777" w:rsidTr="00843869">
        <w:tc>
          <w:tcPr>
            <w:tcW w:w="1466" w:type="dxa"/>
          </w:tcPr>
          <w:p w14:paraId="2F05DDB7" w14:textId="03D2B069" w:rsidR="00D16044" w:rsidRDefault="00D16044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2512" w:type="dxa"/>
          </w:tcPr>
          <w:p w14:paraId="0F1779D2" w14:textId="77777777" w:rsidR="00D16044" w:rsidRPr="00960CA2" w:rsidRDefault="00D16044" w:rsidP="00411BC9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7DA84751" w14:textId="77777777" w:rsidR="00843869" w:rsidRPr="00960CA2" w:rsidRDefault="00843869" w:rsidP="00EF7859">
      <w:pPr>
        <w:pStyle w:val="ListParagraph"/>
        <w:spacing w:line="360" w:lineRule="auto"/>
        <w:ind w:left="0"/>
        <w:rPr>
          <w:rFonts w:ascii="Arial" w:hAnsi="Arial" w:cs="Arial"/>
        </w:rPr>
        <w:sectPr w:rsidR="00843869" w:rsidRPr="00960CA2" w:rsidSect="00117935">
          <w:type w:val="continuous"/>
          <w:pgSz w:w="12240" w:h="15840"/>
          <w:pgMar w:top="1080" w:right="1440" w:bottom="1166" w:left="1440" w:header="720" w:footer="953" w:gutter="0"/>
          <w:cols w:num="2" w:space="720"/>
          <w:titlePg/>
          <w:docGrid w:linePitch="326"/>
        </w:sectPr>
      </w:pPr>
    </w:p>
    <w:p w14:paraId="09EC1923" w14:textId="77777777" w:rsidR="00843869" w:rsidRPr="00960CA2" w:rsidRDefault="00843869" w:rsidP="00EF7859">
      <w:pPr>
        <w:pStyle w:val="ListParagraph"/>
        <w:spacing w:line="360" w:lineRule="auto"/>
        <w:ind w:left="0"/>
        <w:rPr>
          <w:rFonts w:ascii="Arial" w:hAnsi="Arial" w:cs="Arial"/>
        </w:rPr>
        <w:sectPr w:rsidR="00843869" w:rsidRPr="00960CA2" w:rsidSect="00117935">
          <w:type w:val="continuous"/>
          <w:pgSz w:w="12240" w:h="15840"/>
          <w:pgMar w:top="1080" w:right="1440" w:bottom="1166" w:left="1440" w:header="720" w:footer="953" w:gutter="0"/>
          <w:cols w:space="720"/>
          <w:titlePg/>
          <w:docGrid w:linePitch="326"/>
        </w:sectPr>
      </w:pPr>
    </w:p>
    <w:p w14:paraId="63CAD592" w14:textId="5ADB45CC" w:rsidR="0031049B" w:rsidRPr="00960CA2" w:rsidRDefault="00393D64" w:rsidP="00EF7859">
      <w:pPr>
        <w:rPr>
          <w:rFonts w:ascii="Arial" w:hAnsi="Arial" w:cs="Arial"/>
        </w:rPr>
      </w:pPr>
      <w:r w:rsidRPr="00960CA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2DE1E" wp14:editId="76DF1098">
                <wp:simplePos x="0" y="0"/>
                <wp:positionH relativeFrom="column">
                  <wp:posOffset>1787525</wp:posOffset>
                </wp:positionH>
                <wp:positionV relativeFrom="paragraph">
                  <wp:posOffset>328295</wp:posOffset>
                </wp:positionV>
                <wp:extent cx="975995" cy="295910"/>
                <wp:effectExtent l="0" t="0" r="0" b="889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99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2FD9FA" w14:textId="41EE7A9D" w:rsidR="00393D64" w:rsidRPr="00393D64" w:rsidRDefault="00393D6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93D64">
                              <w:rPr>
                                <w:rFonts w:ascii="Arial" w:hAnsi="Arial" w:cs="Arial"/>
                              </w:rPr>
                              <w:t>Graph</w:t>
                            </w:r>
                            <w:r w:rsidR="00D1604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393D64">
                              <w:rPr>
                                <w:rFonts w:ascii="Arial" w:hAnsi="Arial" w:cs="Arial"/>
                              </w:rPr>
                              <w:t xml:space="preserve">Title: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E2DE1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40.75pt;margin-top:25.85pt;width:76.85pt;height:23.3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" filled="f" stroked="f">
                <v:textbox>
                  <w:txbxContent>
                    <w:p w14:paraId="012FD9FA" w14:textId="41EE7A9D" w:rsidR="00393D64" w:rsidRPr="00393D64" w:rsidRDefault="00393D64">
                      <w:pPr>
                        <w:rPr>
                          <w:rFonts w:ascii="Arial" w:hAnsi="Arial" w:cs="Arial"/>
                        </w:rPr>
                      </w:pPr>
                      <w:r w:rsidRPr="00393D64">
                        <w:rPr>
                          <w:rFonts w:ascii="Arial" w:hAnsi="Arial" w:cs="Arial"/>
                        </w:rPr>
                        <w:t>Graph</w:t>
                      </w:r>
                      <w:r w:rsidR="00D16044">
                        <w:rPr>
                          <w:rFonts w:ascii="Arial" w:hAnsi="Arial" w:cs="Arial"/>
                        </w:rPr>
                        <w:t xml:space="preserve"> </w:t>
                      </w:r>
                      <w:r w:rsidRPr="00393D64">
                        <w:rPr>
                          <w:rFonts w:ascii="Arial" w:hAnsi="Arial" w:cs="Arial"/>
                        </w:rPr>
                        <w:t xml:space="preserve">Title: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43869" w:rsidRPr="00960CA2">
        <w:rPr>
          <w:rFonts w:ascii="Arial" w:hAnsi="Arial" w:cs="Arial"/>
        </w:rPr>
        <w:t xml:space="preserve">2. </w:t>
      </w:r>
      <w:r w:rsidR="0031049B" w:rsidRPr="00960CA2">
        <w:rPr>
          <w:rFonts w:ascii="Arial" w:hAnsi="Arial" w:cs="Arial"/>
        </w:rPr>
        <w:t xml:space="preserve">Give the graph below a title, and label both the horizontal and vertical axes. Then, </w:t>
      </w:r>
      <w:r w:rsidR="00856C66" w:rsidRPr="00960CA2">
        <w:rPr>
          <w:rFonts w:ascii="Arial" w:hAnsi="Arial" w:cs="Arial"/>
        </w:rPr>
        <w:t>input the data from the table on page 1 into the graph.</w:t>
      </w:r>
    </w:p>
    <w:p w14:paraId="568AA141" w14:textId="01A3628A" w:rsidR="0031049B" w:rsidRPr="00960CA2" w:rsidRDefault="00D16044" w:rsidP="00EF7859">
      <w:pPr>
        <w:rPr>
          <w:rFonts w:ascii="Arial" w:hAnsi="Arial" w:cs="Arial"/>
        </w:rPr>
      </w:pPr>
      <w:r w:rsidRPr="00960CA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8EC1D1" wp14:editId="09C75822">
                <wp:simplePos x="0" y="0"/>
                <wp:positionH relativeFrom="column">
                  <wp:posOffset>1245626</wp:posOffset>
                </wp:positionH>
                <wp:positionV relativeFrom="paragraph">
                  <wp:posOffset>5754956</wp:posOffset>
                </wp:positionV>
                <wp:extent cx="1572260" cy="295910"/>
                <wp:effectExtent l="0" t="0" r="0" b="889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22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E2073F" w14:textId="61806EB3" w:rsidR="00393D64" w:rsidRPr="00393D64" w:rsidRDefault="00393D64" w:rsidP="00393D6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Horizontal Axis</w:t>
                            </w:r>
                            <w:r w:rsidRPr="00393D64">
                              <w:rPr>
                                <w:rFonts w:ascii="Arial" w:hAnsi="Arial" w:cs="Arial"/>
                              </w:rPr>
                              <w:t xml:space="preserve"> Title: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EC1D1" id="Text Box 6" o:spid="_x0000_s1027" type="#_x0000_t202" style="position:absolute;margin-left:98.1pt;margin-top:453.15pt;width:123.8pt;height:23.3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" filled="f" stroked="f">
                <v:textbox>
                  <w:txbxContent>
                    <w:p w14:paraId="13E2073F" w14:textId="61806EB3" w:rsidR="00393D64" w:rsidRPr="00393D64" w:rsidRDefault="00393D64" w:rsidP="00393D6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Horizontal Axis</w:t>
                      </w:r>
                      <w:r w:rsidRPr="00393D64">
                        <w:rPr>
                          <w:rFonts w:ascii="Arial" w:hAnsi="Arial" w:cs="Arial"/>
                        </w:rPr>
                        <w:t xml:space="preserve"> Title: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noProof/>
        </w:rPr>
        <w:drawing>
          <wp:anchor distT="0" distB="0" distL="114300" distR="114300" simplePos="0" relativeHeight="251664384" behindDoc="0" locked="0" layoutInCell="1" allowOverlap="1" wp14:anchorId="763E4311" wp14:editId="2656C935">
            <wp:simplePos x="0" y="0"/>
            <wp:positionH relativeFrom="column">
              <wp:posOffset>654392</wp:posOffset>
            </wp:positionH>
            <wp:positionV relativeFrom="paragraph">
              <wp:posOffset>226597</wp:posOffset>
            </wp:positionV>
            <wp:extent cx="7080250" cy="5430520"/>
            <wp:effectExtent l="0" t="0" r="6350" b="508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12-30 at 8.20.07 PM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80250" cy="5430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3D64" w:rsidRPr="00960CA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F89677" wp14:editId="4CB2CB93">
                <wp:simplePos x="0" y="0"/>
                <wp:positionH relativeFrom="column">
                  <wp:posOffset>-279400</wp:posOffset>
                </wp:positionH>
                <wp:positionV relativeFrom="paragraph">
                  <wp:posOffset>3881755</wp:posOffset>
                </wp:positionV>
                <wp:extent cx="1394460" cy="29591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944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11ADBE" w14:textId="68BAF779" w:rsidR="00393D64" w:rsidRPr="00393D64" w:rsidRDefault="00393D64" w:rsidP="00393D6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Vertical Axis</w:t>
                            </w:r>
                            <w:r w:rsidRPr="00393D64">
                              <w:rPr>
                                <w:rFonts w:ascii="Arial" w:hAnsi="Arial" w:cs="Arial"/>
                              </w:rPr>
                              <w:t xml:space="preserve"> Title: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F89677" id="Text Box 5" o:spid="_x0000_s1028" type="#_x0000_t202" style="position:absolute;margin-left:-22pt;margin-top:305.65pt;width:109.8pt;height:23.3pt;rotation:-90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" filled="f" stroked="f">
                <v:textbox>
                  <w:txbxContent>
                    <w:p w14:paraId="7911ADBE" w14:textId="68BAF779" w:rsidR="00393D64" w:rsidRPr="00393D64" w:rsidRDefault="00393D64" w:rsidP="00393D6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Vertical Axis</w:t>
                      </w:r>
                      <w:r w:rsidRPr="00393D64">
                        <w:rPr>
                          <w:rFonts w:ascii="Arial" w:hAnsi="Arial" w:cs="Arial"/>
                        </w:rPr>
                        <w:t xml:space="preserve"> Title: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1049B" w:rsidRPr="00960CA2" w:rsidSect="00D877E7">
      <w:footerReference w:type="default" r:id="rId12"/>
      <w:pgSz w:w="15840" w:h="12240" w:orient="landscape"/>
      <w:pgMar w:top="900" w:right="1080" w:bottom="1440" w:left="1166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72247" w14:textId="77777777" w:rsidR="00E2196F" w:rsidRDefault="00E2196F">
      <w:r>
        <w:separator/>
      </w:r>
    </w:p>
  </w:endnote>
  <w:endnote w:type="continuationSeparator" w:id="0">
    <w:p w14:paraId="5B4D123F" w14:textId="77777777" w:rsidR="00E2196F" w:rsidRDefault="00E2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D9AF5" w14:textId="6B2C3518" w:rsidR="00411BC9" w:rsidRDefault="00411BC9" w:rsidP="00AE1CE1">
    <w:pPr>
      <w:pStyle w:val="Footer"/>
      <w:widowControl w:val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479F" w14:textId="6AB45C61" w:rsidR="00A23A9D" w:rsidRPr="003E4F48" w:rsidRDefault="00A23A9D" w:rsidP="00A23A9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3E4F48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EDFBA5E" wp14:editId="37FD704E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4F48">
      <w:rPr>
        <w:rFonts w:ascii="Arial" w:hAnsi="Arial" w:cs="Arial"/>
        <w:i/>
        <w:color w:val="000000" w:themeColor="text1"/>
        <w:sz w:val="16"/>
        <w:szCs w:val="16"/>
      </w:rPr>
      <w:t xml:space="preserve"> Human Energy Systems Unit, Activity 1.3</w:t>
    </w:r>
  </w:p>
  <w:p w14:paraId="052158AF" w14:textId="6679B75A" w:rsidR="00A23A9D" w:rsidRPr="003E4F48" w:rsidRDefault="00A23A9D" w:rsidP="00A23A9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3E4F48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A62C00" w:rsidRPr="003E4F48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4DBB70E6" w14:textId="4A85055F" w:rsidR="00D877E7" w:rsidRPr="003E4F48" w:rsidRDefault="00A23A9D" w:rsidP="00A23A9D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3E4F48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D99A4" w14:textId="6FE8B3AB" w:rsidR="00A23A9D" w:rsidRPr="003E4F48" w:rsidRDefault="003E4F48" w:rsidP="003E4F48">
    <w:pPr>
      <w:pStyle w:val="Footer"/>
      <w:tabs>
        <w:tab w:val="left" w:pos="6110"/>
        <w:tab w:val="right" w:pos="13594"/>
      </w:tabs>
      <w:rPr>
        <w:rFonts w:ascii="Arial" w:hAnsi="Arial" w:cs="Arial"/>
        <w:i/>
        <w:color w:val="000000" w:themeColor="text1"/>
        <w:sz w:val="16"/>
        <w:szCs w:val="16"/>
      </w:rPr>
    </w:pPr>
    <w:r w:rsidRPr="003E4F48">
      <w:rPr>
        <w:rFonts w:ascii="Arial" w:hAnsi="Arial" w:cs="Arial"/>
        <w:i/>
        <w:color w:val="000000" w:themeColor="text1"/>
        <w:sz w:val="16"/>
        <w:szCs w:val="16"/>
      </w:rPr>
      <w:tab/>
    </w:r>
    <w:r w:rsidRPr="003E4F48">
      <w:rPr>
        <w:rFonts w:ascii="Arial" w:hAnsi="Arial" w:cs="Arial"/>
        <w:i/>
        <w:color w:val="000000" w:themeColor="text1"/>
        <w:sz w:val="16"/>
        <w:szCs w:val="16"/>
      </w:rPr>
      <w:tab/>
    </w:r>
    <w:r w:rsidRPr="003E4F48">
      <w:rPr>
        <w:rFonts w:ascii="Arial" w:hAnsi="Arial" w:cs="Arial"/>
        <w:i/>
        <w:color w:val="000000" w:themeColor="text1"/>
        <w:sz w:val="16"/>
        <w:szCs w:val="16"/>
      </w:rPr>
      <w:tab/>
    </w:r>
    <w:r w:rsidRPr="003E4F48">
      <w:rPr>
        <w:rFonts w:ascii="Arial" w:hAnsi="Arial" w:cs="Arial"/>
        <w:i/>
        <w:color w:val="000000" w:themeColor="text1"/>
        <w:sz w:val="16"/>
        <w:szCs w:val="16"/>
      </w:rPr>
      <w:tab/>
    </w:r>
    <w:r w:rsidR="00A23A9D" w:rsidRPr="003E4F48">
      <w:rPr>
        <w:rFonts w:ascii="Arial" w:hAnsi="Arial" w:cs="Arial"/>
        <w:i/>
        <w:color w:val="000000" w:themeColor="text1"/>
        <w:sz w:val="16"/>
        <w:szCs w:val="16"/>
      </w:rPr>
      <w:t>Human Energy Systems Unit, Activity 1.3</w:t>
    </w:r>
  </w:p>
  <w:p w14:paraId="4E0CC0CF" w14:textId="2DAD4889" w:rsidR="00A23A9D" w:rsidRPr="003E4F48" w:rsidRDefault="00A23A9D" w:rsidP="00A23A9D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3E4F4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3E4F4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3E4F4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3E4F48">
      <w:rPr>
        <w:rFonts w:ascii="Arial" w:hAnsi="Arial" w:cs="Arial"/>
        <w:color w:val="000000" w:themeColor="text1"/>
        <w:sz w:val="16"/>
        <w:szCs w:val="16"/>
      </w:rPr>
      <w:t>2</w:t>
    </w:r>
    <w:r w:rsidRPr="003E4F4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061C1" w14:textId="77777777" w:rsidR="00E2196F" w:rsidRDefault="00E2196F">
      <w:r>
        <w:separator/>
      </w:r>
    </w:p>
  </w:footnote>
  <w:footnote w:type="continuationSeparator" w:id="0">
    <w:p w14:paraId="51953745" w14:textId="77777777" w:rsidR="00E2196F" w:rsidRDefault="00E2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73531"/>
    <w:multiLevelType w:val="hybridMultilevel"/>
    <w:tmpl w:val="CFDE3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4"/>
  </w:num>
  <w:num w:numId="5">
    <w:abstractNumId w:val="12"/>
  </w:num>
  <w:num w:numId="6">
    <w:abstractNumId w:val="16"/>
  </w:num>
  <w:num w:numId="7">
    <w:abstractNumId w:val="21"/>
  </w:num>
  <w:num w:numId="8">
    <w:abstractNumId w:val="20"/>
  </w:num>
  <w:num w:numId="9">
    <w:abstractNumId w:val="2"/>
  </w:num>
  <w:num w:numId="10">
    <w:abstractNumId w:val="6"/>
  </w:num>
  <w:num w:numId="11">
    <w:abstractNumId w:val="15"/>
  </w:num>
  <w:num w:numId="12">
    <w:abstractNumId w:val="11"/>
  </w:num>
  <w:num w:numId="13">
    <w:abstractNumId w:val="1"/>
  </w:num>
  <w:num w:numId="14">
    <w:abstractNumId w:val="13"/>
  </w:num>
  <w:num w:numId="15">
    <w:abstractNumId w:val="22"/>
  </w:num>
  <w:num w:numId="16">
    <w:abstractNumId w:val="14"/>
  </w:num>
  <w:num w:numId="17">
    <w:abstractNumId w:val="3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proofState w:spelling="clean" w:grammar="clean"/>
  <w:attachedTemplate r:id="rId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3EE"/>
    <w:rsid w:val="000007B5"/>
    <w:rsid w:val="00006FE8"/>
    <w:rsid w:val="000205BA"/>
    <w:rsid w:val="00033C65"/>
    <w:rsid w:val="00036796"/>
    <w:rsid w:val="000856FE"/>
    <w:rsid w:val="000B38BD"/>
    <w:rsid w:val="000C42BE"/>
    <w:rsid w:val="00117935"/>
    <w:rsid w:val="001401F3"/>
    <w:rsid w:val="00143E1D"/>
    <w:rsid w:val="001A671F"/>
    <w:rsid w:val="001D1703"/>
    <w:rsid w:val="001D5999"/>
    <w:rsid w:val="001E3682"/>
    <w:rsid w:val="00232141"/>
    <w:rsid w:val="0023266B"/>
    <w:rsid w:val="00294539"/>
    <w:rsid w:val="00296B23"/>
    <w:rsid w:val="002B2AFB"/>
    <w:rsid w:val="002C4318"/>
    <w:rsid w:val="002C767F"/>
    <w:rsid w:val="002D3316"/>
    <w:rsid w:val="002E75EE"/>
    <w:rsid w:val="002F17ED"/>
    <w:rsid w:val="002F1D50"/>
    <w:rsid w:val="0031049B"/>
    <w:rsid w:val="0032592C"/>
    <w:rsid w:val="003417E7"/>
    <w:rsid w:val="003722E2"/>
    <w:rsid w:val="00393D64"/>
    <w:rsid w:val="00395476"/>
    <w:rsid w:val="003D3E66"/>
    <w:rsid w:val="003E4F48"/>
    <w:rsid w:val="00403851"/>
    <w:rsid w:val="00411BC9"/>
    <w:rsid w:val="004146D9"/>
    <w:rsid w:val="004D2CD9"/>
    <w:rsid w:val="004D3DFD"/>
    <w:rsid w:val="004D6100"/>
    <w:rsid w:val="004D717C"/>
    <w:rsid w:val="00517221"/>
    <w:rsid w:val="00557D87"/>
    <w:rsid w:val="005645CB"/>
    <w:rsid w:val="005A1531"/>
    <w:rsid w:val="005A306F"/>
    <w:rsid w:val="005A6F43"/>
    <w:rsid w:val="005C3CBF"/>
    <w:rsid w:val="005F0783"/>
    <w:rsid w:val="00610C7D"/>
    <w:rsid w:val="00620C62"/>
    <w:rsid w:val="0063142E"/>
    <w:rsid w:val="00637841"/>
    <w:rsid w:val="006570B5"/>
    <w:rsid w:val="00680905"/>
    <w:rsid w:val="00696523"/>
    <w:rsid w:val="006A06F7"/>
    <w:rsid w:val="006B763B"/>
    <w:rsid w:val="006C4072"/>
    <w:rsid w:val="0070384E"/>
    <w:rsid w:val="0077168B"/>
    <w:rsid w:val="00774126"/>
    <w:rsid w:val="00790720"/>
    <w:rsid w:val="00792D03"/>
    <w:rsid w:val="007E4607"/>
    <w:rsid w:val="00817564"/>
    <w:rsid w:val="008423F7"/>
    <w:rsid w:val="00843869"/>
    <w:rsid w:val="00856C66"/>
    <w:rsid w:val="00887C1F"/>
    <w:rsid w:val="008C1C0E"/>
    <w:rsid w:val="008C27D0"/>
    <w:rsid w:val="008E016E"/>
    <w:rsid w:val="008E4B74"/>
    <w:rsid w:val="008F147B"/>
    <w:rsid w:val="00901A0C"/>
    <w:rsid w:val="00902178"/>
    <w:rsid w:val="00912EA3"/>
    <w:rsid w:val="00913586"/>
    <w:rsid w:val="009242F6"/>
    <w:rsid w:val="00960CA2"/>
    <w:rsid w:val="009B4CDF"/>
    <w:rsid w:val="009B6CA9"/>
    <w:rsid w:val="009D6A4B"/>
    <w:rsid w:val="00A04358"/>
    <w:rsid w:val="00A23A9D"/>
    <w:rsid w:val="00A262E0"/>
    <w:rsid w:val="00A265B1"/>
    <w:rsid w:val="00A40110"/>
    <w:rsid w:val="00A4118C"/>
    <w:rsid w:val="00A56CB6"/>
    <w:rsid w:val="00A60C04"/>
    <w:rsid w:val="00A62C00"/>
    <w:rsid w:val="00A6461E"/>
    <w:rsid w:val="00AC4C84"/>
    <w:rsid w:val="00AE0508"/>
    <w:rsid w:val="00AE0986"/>
    <w:rsid w:val="00AE1CE1"/>
    <w:rsid w:val="00AE524C"/>
    <w:rsid w:val="00AF78AA"/>
    <w:rsid w:val="00B16A63"/>
    <w:rsid w:val="00B173EE"/>
    <w:rsid w:val="00B33364"/>
    <w:rsid w:val="00B46A71"/>
    <w:rsid w:val="00B95C64"/>
    <w:rsid w:val="00BA272F"/>
    <w:rsid w:val="00BD4C7D"/>
    <w:rsid w:val="00BD5FBA"/>
    <w:rsid w:val="00BF1ECC"/>
    <w:rsid w:val="00BF3531"/>
    <w:rsid w:val="00C125B8"/>
    <w:rsid w:val="00CA1225"/>
    <w:rsid w:val="00CB7411"/>
    <w:rsid w:val="00D16044"/>
    <w:rsid w:val="00D70576"/>
    <w:rsid w:val="00D83723"/>
    <w:rsid w:val="00D877E7"/>
    <w:rsid w:val="00D951C3"/>
    <w:rsid w:val="00DC7649"/>
    <w:rsid w:val="00DD04A3"/>
    <w:rsid w:val="00DF5C6E"/>
    <w:rsid w:val="00E14A53"/>
    <w:rsid w:val="00E2196F"/>
    <w:rsid w:val="00E33B55"/>
    <w:rsid w:val="00E433B7"/>
    <w:rsid w:val="00E61F11"/>
    <w:rsid w:val="00ED0F63"/>
    <w:rsid w:val="00EE0F91"/>
    <w:rsid w:val="00EF7859"/>
    <w:rsid w:val="00F431A8"/>
    <w:rsid w:val="00F975D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9F64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AE0508"/>
    <w:rPr>
      <w:rFonts w:ascii="Helvetica Neue" w:hAnsi="Helvetica Neue"/>
      <w:sz w:val="24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 w:after="6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link w:val="Heading3Char"/>
    <w:qFormat/>
    <w:rsid w:val="00AE0508"/>
    <w:pPr>
      <w:keepNext/>
      <w:spacing w:before="120"/>
      <w:ind w:left="360"/>
      <w:jc w:val="center"/>
      <w:outlineLvl w:val="2"/>
    </w:pPr>
    <w:rPr>
      <w:b/>
      <w:sz w:val="44"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  <w:rPr>
      <w:rFonts w:ascii="Arial" w:hAnsi="Arial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pPr>
      <w:spacing w:after="60"/>
    </w:pPr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table" w:styleId="TableGrid">
    <w:name w:val="Table Grid"/>
    <w:basedOn w:val="TableNormal"/>
    <w:uiPriority w:val="59"/>
    <w:rsid w:val="00AE0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31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407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072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F1EC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ECC"/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ECC"/>
    <w:rPr>
      <w:rFonts w:ascii="Helvetica Neue" w:hAnsi="Helvetica Neu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EC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ECC"/>
    <w:rPr>
      <w:rFonts w:ascii="Helvetica Neue" w:hAnsi="Helvetica Neue"/>
      <w:b/>
      <w:bCs/>
      <w:sz w:val="24"/>
      <w:szCs w:val="24"/>
    </w:rPr>
  </w:style>
  <w:style w:type="character" w:customStyle="1" w:styleId="Heading3Char">
    <w:name w:val="Heading 3 Char"/>
    <w:aliases w:val="h3 Char"/>
    <w:basedOn w:val="DefaultParagraphFont"/>
    <w:link w:val="Heading3"/>
    <w:rsid w:val="00EF7859"/>
    <w:rPr>
      <w:rFonts w:ascii="Helvetica Neue" w:hAnsi="Helvetica Neue"/>
      <w:b/>
      <w:sz w:val="44"/>
    </w:rPr>
  </w:style>
  <w:style w:type="paragraph" w:styleId="NormalWeb">
    <w:name w:val="Normal (Web)"/>
    <w:basedOn w:val="Normal"/>
    <w:uiPriority w:val="99"/>
    <w:semiHidden/>
    <w:unhideWhenUsed/>
    <w:rsid w:val="00EF7859"/>
    <w:pPr>
      <w:spacing w:before="100" w:beforeAutospacing="1" w:after="100" w:afterAutospacing="1"/>
    </w:pPr>
    <w:rPr>
      <w:rFonts w:ascii="Times" w:eastAsiaTheme="minorEastAsia" w:hAnsi="Times"/>
      <w:sz w:val="20"/>
    </w:rPr>
  </w:style>
  <w:style w:type="character" w:customStyle="1" w:styleId="FooterChar">
    <w:name w:val="Footer Char"/>
    <w:basedOn w:val="DefaultParagraphFont"/>
    <w:link w:val="Footer"/>
    <w:rsid w:val="00D951C3"/>
    <w:rPr>
      <w:rFonts w:ascii="Helvetica Neue" w:hAnsi="Helvetica Neue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2F1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idc.org/data/seaice_index/archives/image_selec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hannahmiller:Dropbox:2%20CTIME2%20General:2.2%20Curriculum%20Development:2.2.1%20Curriculum%20Materials:2.2.1.6%20Tools%20for%20Editing:2%20Examples%20and%20Templates:Template%202%20-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250A49-B000-BF45-A876-17FD8CE64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Macintosh%20HD:Users:hannahmiller:Dropbox:2%20CTIME2%20General:2.2%20Curriculum%20Development:2.2.1%20Curriculum%20Materials:2.2.1.6%20Tools%20for%20Editing:2%20Examples%20and%20Templates:Template%202%20-%20Worksheet.dotx</Template>
  <TotalTime>6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Hannah Miller</dc:creator>
  <cp:keywords/>
  <cp:lastModifiedBy>Tompkins, Elizabeth</cp:lastModifiedBy>
  <cp:revision>18</cp:revision>
  <dcterms:created xsi:type="dcterms:W3CDTF">2015-11-04T21:48:00Z</dcterms:created>
  <dcterms:modified xsi:type="dcterms:W3CDTF">2020-01-12T16:21:00Z</dcterms:modified>
</cp:coreProperties>
</file>